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8A" w:rsidRDefault="00F5278A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5278A" w:rsidRDefault="00F5278A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F5278A" w:rsidRDefault="00F5278A" w:rsidP="008313A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696"/>
        <w:gridCol w:w="1782"/>
      </w:tblGrid>
      <w:tr w:rsidR="00F5278A">
        <w:tc>
          <w:tcPr>
            <w:tcW w:w="1702" w:type="dxa"/>
            <w:vMerge w:val="restart"/>
            <w:vAlign w:val="center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696" w:type="dxa"/>
            <w:vMerge w:val="restart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82" w:type="dxa"/>
            <w:vMerge w:val="restart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5278A">
        <w:tc>
          <w:tcPr>
            <w:tcW w:w="1702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782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</w:tr>
      <w:tr w:rsidR="00F5278A">
        <w:trPr>
          <w:trHeight w:val="1169"/>
        </w:trPr>
        <w:tc>
          <w:tcPr>
            <w:tcW w:w="1702" w:type="dxa"/>
          </w:tcPr>
          <w:p w:rsidR="00F5278A" w:rsidRPr="0040241C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Петрова Т.А.</w:t>
            </w:r>
          </w:p>
        </w:tc>
        <w:tc>
          <w:tcPr>
            <w:tcW w:w="1416" w:type="dxa"/>
          </w:tcPr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«Каратабан-ская СОШ»</w:t>
            </w:r>
          </w:p>
        </w:tc>
        <w:tc>
          <w:tcPr>
            <w:tcW w:w="1265" w:type="dxa"/>
          </w:tcPr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3)Квар-тира</w:t>
            </w:r>
          </w:p>
          <w:p w:rsidR="00F5278A" w:rsidRDefault="00F5278A">
            <w:pPr>
              <w:rPr>
                <w:lang w:eastAsia="en-US"/>
              </w:rPr>
            </w:pP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4) Квар-тира</w:t>
            </w:r>
          </w:p>
        </w:tc>
        <w:tc>
          <w:tcPr>
            <w:tcW w:w="1081" w:type="dxa"/>
          </w:tcPr>
          <w:p w:rsidR="00F5278A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общая </w:t>
            </w:r>
            <w:r>
              <w:rPr>
                <w:color w:val="333333"/>
                <w:lang w:eastAsia="en-US"/>
              </w:rPr>
              <w:t>д</w:t>
            </w:r>
            <w:r w:rsidRPr="0040241C">
              <w:rPr>
                <w:color w:val="333333"/>
                <w:lang w:eastAsia="en-US"/>
              </w:rPr>
              <w:t xml:space="preserve">олевая 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F5278A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</w:t>
            </w:r>
          </w:p>
          <w:p w:rsidR="00F5278A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дуаль-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  <w:p w:rsidR="00F5278A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1/3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совместная</w:t>
            </w:r>
          </w:p>
        </w:tc>
        <w:tc>
          <w:tcPr>
            <w:tcW w:w="1080" w:type="dxa"/>
          </w:tcPr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9300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1010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68,1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</w:tcPr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780493,04</w:t>
            </w:r>
          </w:p>
        </w:tc>
        <w:tc>
          <w:tcPr>
            <w:tcW w:w="1782" w:type="dxa"/>
          </w:tcPr>
          <w:p w:rsidR="00F5278A" w:rsidRPr="0040241C" w:rsidRDefault="00F5278A">
            <w:pPr>
              <w:rPr>
                <w:color w:val="333333"/>
                <w:lang w:val="en-US" w:eastAsia="en-US"/>
              </w:rPr>
            </w:pPr>
          </w:p>
        </w:tc>
      </w:tr>
      <w:tr w:rsidR="00F5278A">
        <w:trPr>
          <w:trHeight w:val="839"/>
        </w:trPr>
        <w:tc>
          <w:tcPr>
            <w:tcW w:w="1702" w:type="dxa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</w:tcPr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 3)Квар-тира</w:t>
            </w:r>
          </w:p>
          <w:p w:rsidR="00F5278A" w:rsidRDefault="00F5278A">
            <w:pPr>
              <w:rPr>
                <w:lang w:eastAsia="en-US"/>
              </w:rPr>
            </w:pP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4) Квар-тира</w:t>
            </w:r>
          </w:p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F5278A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долевая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F5278A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F5278A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долевая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1/3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F5278A" w:rsidRPr="00BF6DF6" w:rsidRDefault="00F5278A">
            <w:pPr>
              <w:rPr>
                <w:color w:val="333333"/>
                <w:lang w:eastAsia="en-US"/>
              </w:rPr>
            </w:pPr>
            <w:r w:rsidRPr="00BF6DF6"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9300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B1650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2000</w:t>
            </w:r>
          </w:p>
          <w:p w:rsidR="00F5278A" w:rsidRDefault="00F5278A" w:rsidP="00B1650A">
            <w:pPr>
              <w:rPr>
                <w:color w:val="333333"/>
                <w:lang w:eastAsia="en-US"/>
              </w:rPr>
            </w:pPr>
          </w:p>
          <w:p w:rsidR="00F5278A" w:rsidRDefault="00F5278A" w:rsidP="00B1650A">
            <w:pPr>
              <w:rPr>
                <w:color w:val="333333"/>
                <w:lang w:eastAsia="en-US"/>
              </w:rPr>
            </w:pPr>
          </w:p>
          <w:p w:rsidR="00F5278A" w:rsidRPr="0040241C" w:rsidRDefault="00F5278A" w:rsidP="00B1650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68,1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2810D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B1650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F5278A" w:rsidRPr="008313A7" w:rsidRDefault="00F5278A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Земель</w:t>
            </w:r>
            <w:r>
              <w:rPr>
                <w:lang w:eastAsia="en-US"/>
              </w:rPr>
              <w:t>-</w:t>
            </w:r>
            <w:r w:rsidRPr="008313A7">
              <w:rPr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F5278A" w:rsidRPr="008313A7" w:rsidRDefault="00F5278A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1010</w:t>
            </w:r>
          </w:p>
        </w:tc>
        <w:tc>
          <w:tcPr>
            <w:tcW w:w="1080" w:type="dxa"/>
          </w:tcPr>
          <w:p w:rsidR="00F5278A" w:rsidRPr="008313A7" w:rsidRDefault="00F5278A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F5278A" w:rsidRPr="0040241C" w:rsidRDefault="00F5278A">
            <w:pPr>
              <w:rPr>
                <w:color w:val="800000"/>
                <w:lang w:eastAsia="en-US"/>
              </w:rPr>
            </w:pPr>
            <w:r w:rsidRPr="0040241C">
              <w:rPr>
                <w:color w:val="800000"/>
                <w:lang w:eastAsia="en-US"/>
              </w:rPr>
              <w:t>-</w:t>
            </w:r>
          </w:p>
        </w:tc>
        <w:tc>
          <w:tcPr>
            <w:tcW w:w="1696" w:type="dxa"/>
          </w:tcPr>
          <w:p w:rsidR="00F5278A" w:rsidRPr="0040241C" w:rsidRDefault="00F5278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284580,00</w:t>
            </w:r>
          </w:p>
        </w:tc>
        <w:tc>
          <w:tcPr>
            <w:tcW w:w="1782" w:type="dxa"/>
          </w:tcPr>
          <w:p w:rsidR="00F5278A" w:rsidRPr="0040241C" w:rsidRDefault="00F5278A">
            <w:pPr>
              <w:rPr>
                <w:color w:val="800000"/>
                <w:lang w:eastAsia="en-US"/>
              </w:rPr>
            </w:pPr>
          </w:p>
        </w:tc>
      </w:tr>
    </w:tbl>
    <w:p w:rsidR="00F5278A" w:rsidRDefault="00F5278A" w:rsidP="00C062E8"/>
    <w:sectPr w:rsidR="00F5278A" w:rsidSect="002810D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60E"/>
    <w:rsid w:val="001302D6"/>
    <w:rsid w:val="0021060E"/>
    <w:rsid w:val="002810D3"/>
    <w:rsid w:val="00373B5E"/>
    <w:rsid w:val="003C324F"/>
    <w:rsid w:val="0040241C"/>
    <w:rsid w:val="00432877"/>
    <w:rsid w:val="004D071C"/>
    <w:rsid w:val="005F4EC7"/>
    <w:rsid w:val="0067429E"/>
    <w:rsid w:val="006F2B72"/>
    <w:rsid w:val="007374FB"/>
    <w:rsid w:val="00744736"/>
    <w:rsid w:val="007F2927"/>
    <w:rsid w:val="008313A7"/>
    <w:rsid w:val="008C3BBD"/>
    <w:rsid w:val="008D55B9"/>
    <w:rsid w:val="008D76BF"/>
    <w:rsid w:val="00951666"/>
    <w:rsid w:val="00955172"/>
    <w:rsid w:val="00A06093"/>
    <w:rsid w:val="00A10E67"/>
    <w:rsid w:val="00AC0879"/>
    <w:rsid w:val="00AF3578"/>
    <w:rsid w:val="00B1650A"/>
    <w:rsid w:val="00B22DBB"/>
    <w:rsid w:val="00BB11F5"/>
    <w:rsid w:val="00BF6DF6"/>
    <w:rsid w:val="00C062E8"/>
    <w:rsid w:val="00C42DBA"/>
    <w:rsid w:val="00CA60E9"/>
    <w:rsid w:val="00CC7F37"/>
    <w:rsid w:val="00CE4B42"/>
    <w:rsid w:val="00D268A9"/>
    <w:rsid w:val="00DE4B5A"/>
    <w:rsid w:val="00E94B87"/>
    <w:rsid w:val="00F5278A"/>
    <w:rsid w:val="00F9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60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060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61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2</Pages>
  <Words>172</Words>
  <Characters>983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2014-05-07T11:04:00Z</dcterms:created>
  <dcterms:modified xsi:type="dcterms:W3CDTF">2018-04-28T03:41:00Z</dcterms:modified>
</cp:coreProperties>
</file>